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4538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78328FB1">
                <wp:simplePos x="0" y="0"/>
                <wp:positionH relativeFrom="column">
                  <wp:posOffset>4229099</wp:posOffset>
                </wp:positionH>
                <wp:positionV relativeFrom="paragraph">
                  <wp:posOffset>-466725</wp:posOffset>
                </wp:positionV>
                <wp:extent cx="2257425" cy="790575"/>
                <wp:effectExtent l="0" t="0" r="2857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742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0F3C0E10" w14:textId="172770C7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SUPBANCO-CCC-</w:t>
                                    </w:r>
                                    <w:r w:rsidR="00D10C7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P</w:t>
                                    </w:r>
                                    <w:r w:rsidR="00097D6D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E</w:t>
                                    </w:r>
                                    <w:r w:rsidR="00911EC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PU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-202</w:t>
                                    </w:r>
                                    <w:r w:rsidR="00911EC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3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-00</w:t>
                                    </w:r>
                                    <w:r w:rsidR="00173C8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0</w:t>
                                    </w:r>
                                    <w:r w:rsidR="00911EC5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1</w:t>
                                    </w:r>
                                  </w:p>
                                  <w:p w14:paraId="0DF42EFE" w14:textId="77777777" w:rsidR="001466B0" w:rsidRPr="00F737DC" w:rsidRDefault="00911EC5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33pt;margin-top:-36.75pt;width:177.7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0F3C0E10" w14:textId="172770C7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SUPBANCO-CCC-</w:t>
                              </w:r>
                              <w:r w:rsidR="00D10C7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P</w:t>
                              </w:r>
                              <w:r w:rsidR="00097D6D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E</w:t>
                              </w:r>
                              <w:r w:rsidR="00911EC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PU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-202</w:t>
                              </w:r>
                              <w:r w:rsidR="00911EC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3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-00</w:t>
                              </w:r>
                              <w:r w:rsidR="00173C8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0</w:t>
                              </w:r>
                              <w:r w:rsidR="00911EC5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1</w:t>
                              </w:r>
                            </w:p>
                            <w:p w14:paraId="0DF42EFE" w14:textId="77777777" w:rsidR="001466B0" w:rsidRPr="00F737DC" w:rsidRDefault="00911EC5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3E6685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541D1A8F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B42C43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AF7C342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911EC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0A2F9DAF" w14:textId="77777777" w:rsidR="0026335F" w:rsidRPr="0026335F" w:rsidRDefault="00A75CC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130C03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4AEFBA26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911EC5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6E03717" w14:textId="77777777" w:rsidR="002E1412" w:rsidRPr="00F737DC" w:rsidRDefault="00A75CC6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6CBC0CE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56DD66C9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77777777" w:rsidR="002E1412" w:rsidRPr="002E1412" w:rsidRDefault="00911EC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72664BC6" w14:textId="77777777" w:rsidR="002E1412" w:rsidRPr="002E1412" w:rsidRDefault="00A75CC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841BCD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ABA079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79C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FF72E" w14:textId="77777777" w:rsidR="00181847" w:rsidRDefault="00181847" w:rsidP="001007E7">
      <w:pPr>
        <w:spacing w:after="0" w:line="240" w:lineRule="auto"/>
      </w:pPr>
      <w:r>
        <w:separator/>
      </w:r>
    </w:p>
  </w:endnote>
  <w:endnote w:type="continuationSeparator" w:id="0">
    <w:p w14:paraId="6EDDEA2B" w14:textId="77777777" w:rsidR="00181847" w:rsidRDefault="0018184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DDC83" w14:textId="77777777" w:rsidR="00181847" w:rsidRDefault="00181847" w:rsidP="001007E7">
      <w:pPr>
        <w:spacing w:after="0" w:line="240" w:lineRule="auto"/>
      </w:pPr>
      <w:r>
        <w:separator/>
      </w:r>
    </w:p>
  </w:footnote>
  <w:footnote w:type="continuationSeparator" w:id="0">
    <w:p w14:paraId="57FC7325" w14:textId="77777777" w:rsidR="00181847" w:rsidRDefault="0018184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34DD9"/>
    <w:rsid w:val="00045479"/>
    <w:rsid w:val="0005792C"/>
    <w:rsid w:val="00097D6D"/>
    <w:rsid w:val="000B0DCD"/>
    <w:rsid w:val="000E02D9"/>
    <w:rsid w:val="001007E7"/>
    <w:rsid w:val="001020C0"/>
    <w:rsid w:val="001466B0"/>
    <w:rsid w:val="00147320"/>
    <w:rsid w:val="00157600"/>
    <w:rsid w:val="00170EC5"/>
    <w:rsid w:val="00173C8E"/>
    <w:rsid w:val="00181847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12EE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4F566B"/>
    <w:rsid w:val="005106AB"/>
    <w:rsid w:val="00535962"/>
    <w:rsid w:val="00597BF8"/>
    <w:rsid w:val="005D6746"/>
    <w:rsid w:val="00611A07"/>
    <w:rsid w:val="0062592A"/>
    <w:rsid w:val="00626042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11EC5"/>
    <w:rsid w:val="00966EEE"/>
    <w:rsid w:val="00977C54"/>
    <w:rsid w:val="00A16099"/>
    <w:rsid w:val="00A40F28"/>
    <w:rsid w:val="00A640BD"/>
    <w:rsid w:val="00A641A7"/>
    <w:rsid w:val="00A72F42"/>
    <w:rsid w:val="00A75CC6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0C70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B3E55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BF073-4B98-4F51-99CB-C0F8CC91908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9890D877-AE9C-43F3-B501-E8D32C18F1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0188EE-812B-4808-9A14-E1CEC882E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9</cp:revision>
  <cp:lastPrinted>2011-03-04T18:48:00Z</cp:lastPrinted>
  <dcterms:created xsi:type="dcterms:W3CDTF">2021-08-13T18:53:00Z</dcterms:created>
  <dcterms:modified xsi:type="dcterms:W3CDTF">2023-03-06T16:44:00Z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2023-03-06T16:44:11Z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ad90f8f8-865c-4745-b3f1-0dbcaa7d41ae</vt:lpwstr>
  </property>
  <property fmtid="{D5CDD505-2E9C-101B-9397-08002B2CF9AE}" pid="9" name="MSIP_Label_81f5a2da-7ac4-4e60-a27b-a125ee74514f_ContentBits">
    <vt:lpwstr>0</vt:lpwstr>
  </property>
</Properties>
</file>